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A942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JOHN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5E1C0E5C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Thaxted, Essex. </w:t>
      </w:r>
      <w:proofErr w:type="spellStart"/>
      <w:r>
        <w:rPr>
          <w:rFonts w:ascii="Times New Roman" w:hAnsi="Times New Roman" w:cs="Times New Roman"/>
          <w:sz w:val="24"/>
          <w:szCs w:val="24"/>
        </w:rPr>
        <w:t>Maltman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55FC0E7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843D1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CEAA54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Gardeny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106926AB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CFD32E8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6BE62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26FC0" w14:textId="77777777" w:rsidR="004C35AD" w:rsidRDefault="004C35AD" w:rsidP="004C3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3EE110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02A60" w14:textId="77777777" w:rsidR="004C35AD" w:rsidRDefault="004C35AD" w:rsidP="009139A6">
      <w:r>
        <w:separator/>
      </w:r>
    </w:p>
  </w:endnote>
  <w:endnote w:type="continuationSeparator" w:id="0">
    <w:p w14:paraId="09A736E8" w14:textId="77777777" w:rsidR="004C35AD" w:rsidRDefault="004C35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69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4E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23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0B74" w14:textId="77777777" w:rsidR="004C35AD" w:rsidRDefault="004C35AD" w:rsidP="009139A6">
      <w:r>
        <w:separator/>
      </w:r>
    </w:p>
  </w:footnote>
  <w:footnote w:type="continuationSeparator" w:id="0">
    <w:p w14:paraId="36E2F81E" w14:textId="77777777" w:rsidR="004C35AD" w:rsidRDefault="004C35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3F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A2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A6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5AD"/>
    <w:rsid w:val="000666E0"/>
    <w:rsid w:val="002510B7"/>
    <w:rsid w:val="004C35A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C845D"/>
  <w15:chartTrackingRefBased/>
  <w15:docId w15:val="{67A20C5C-555C-4681-9FDE-04B079689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3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2022-10-02T07:05:00Z</dcterms:created>
  <dcterms:modified xsi:type="dcterms:W3CDTF">2022-10-02T07:05:00Z</dcterms:modified>
</cp:coreProperties>
</file>